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5B8F" w:rsidRDefault="00F35B8F" w:rsidP="00F35B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FREE</w:t>
      </w: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35B8F" w:rsidRDefault="00F35B8F" w:rsidP="00F35B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Tailor.</w:t>
      </w:r>
    </w:p>
    <w:p w:rsidR="00F35B8F" w:rsidRDefault="00F35B8F" w:rsidP="00F35B8F">
      <w:pPr>
        <w:rPr>
          <w:rFonts w:ascii="Times New Roman" w:hAnsi="Times New Roman" w:cs="Times New Roman"/>
        </w:rPr>
      </w:pPr>
    </w:p>
    <w:p w:rsidR="00F35B8F" w:rsidRDefault="00F35B8F" w:rsidP="00F35B8F">
      <w:pPr>
        <w:rPr>
          <w:rFonts w:ascii="Times New Roman" w:hAnsi="Times New Roman" w:cs="Times New Roman"/>
        </w:rPr>
      </w:pPr>
    </w:p>
    <w:p w:rsidR="00F35B8F" w:rsidRDefault="00F35B8F" w:rsidP="00F35B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Fyssher</w:t>
      </w:r>
      <w:proofErr w:type="spellEnd"/>
      <w:r>
        <w:rPr>
          <w:rFonts w:ascii="Times New Roman" w:hAnsi="Times New Roman" w:cs="Times New Roman"/>
        </w:rPr>
        <w:t>, junior, of London, mercer(q.v.), brought a plaint of debt against</w:t>
      </w:r>
    </w:p>
    <w:p w:rsidR="00F35B8F" w:rsidRDefault="00F35B8F" w:rsidP="00F35B8F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him, John </w:t>
      </w:r>
      <w:proofErr w:type="spellStart"/>
      <w:r>
        <w:rPr>
          <w:rFonts w:ascii="Times New Roman" w:hAnsi="Times New Roman" w:cs="Times New Roman"/>
        </w:rPr>
        <w:t>Beckard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Bielby</w:t>
      </w:r>
      <w:proofErr w:type="spellEnd"/>
      <w:r>
        <w:rPr>
          <w:rFonts w:ascii="Times New Roman" w:hAnsi="Times New Roman" w:cs="Times New Roman"/>
        </w:rPr>
        <w:t xml:space="preserve">, East Riding of Yorkshire(q.v.) and John More of The Moor, Oxfordshire(q.v.).   </w:t>
      </w:r>
    </w:p>
    <w:p w:rsidR="00F35B8F" w:rsidRDefault="00F35B8F" w:rsidP="00F35B8F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hyperlink r:id="rId6" w:history="1">
        <w:r w:rsidRPr="006463F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35B8F" w:rsidRDefault="00F35B8F" w:rsidP="00F35B8F">
      <w:pPr>
        <w:rPr>
          <w:rFonts w:ascii="Times New Roman" w:hAnsi="Times New Roman" w:cs="Times New Roman"/>
        </w:rPr>
      </w:pPr>
    </w:p>
    <w:p w:rsidR="00F35B8F" w:rsidRDefault="00F35B8F" w:rsidP="00F35B8F">
      <w:pPr>
        <w:rPr>
          <w:rFonts w:ascii="Times New Roman" w:hAnsi="Times New Roman" w:cs="Times New Roman"/>
        </w:rPr>
      </w:pPr>
    </w:p>
    <w:p w:rsidR="00F35B8F" w:rsidRDefault="00F35B8F" w:rsidP="00F35B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November 2017</w:t>
      </w:r>
    </w:p>
    <w:p w:rsidR="006B2F86" w:rsidRPr="00E71FC3" w:rsidRDefault="00F35B8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5B8F" w:rsidRDefault="00F35B8F" w:rsidP="00E71FC3">
      <w:r>
        <w:separator/>
      </w:r>
    </w:p>
  </w:endnote>
  <w:endnote w:type="continuationSeparator" w:id="0">
    <w:p w:rsidR="00F35B8F" w:rsidRDefault="00F35B8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5B8F" w:rsidRDefault="00F35B8F" w:rsidP="00E71FC3">
      <w:r>
        <w:separator/>
      </w:r>
    </w:p>
  </w:footnote>
  <w:footnote w:type="continuationSeparator" w:id="0">
    <w:p w:rsidR="00F35B8F" w:rsidRDefault="00F35B8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B8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14F7C9-C77C-45EE-B062-C26208612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5B8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35B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2017-11-12T22:24:00Z</dcterms:created>
  <dcterms:modified xsi:type="dcterms:W3CDTF">2017-11-12T22:24:00Z</dcterms:modified>
</cp:coreProperties>
</file>